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07D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514F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727F0E">
        <w:rPr>
          <w:b/>
          <w:i/>
          <w:noProof/>
          <w:sz w:val="28"/>
        </w:rPr>
        <w:t>4</w:t>
      </w:r>
      <w:r w:rsidR="00735658">
        <w:rPr>
          <w:b/>
          <w:i/>
          <w:noProof/>
          <w:sz w:val="28"/>
        </w:rPr>
        <w:t>7445</w:t>
      </w:r>
    </w:p>
    <w:bookmarkStart w:id="0" w:name="_Hlk182003544"/>
    <w:p w14:paraId="2987AD77" w14:textId="77777777" w:rsidR="00735658" w:rsidRDefault="00735658" w:rsidP="007356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3420F" w:rsidR="005416F5" w:rsidRPr="00410371" w:rsidRDefault="00297E15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409C1" w:rsidR="005416F5" w:rsidRPr="00735658" w:rsidRDefault="00735658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5658">
              <w:rPr>
                <w:b/>
                <w:noProof/>
                <w:sz w:val="28"/>
              </w:rPr>
              <w:t>1877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419CE" w:rsidR="005416F5" w:rsidRPr="00D270D6" w:rsidRDefault="00297E15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96833" w:rsidR="001E41F3" w:rsidRDefault="006D37FD">
            <w:pPr>
              <w:pStyle w:val="CRCoverPage"/>
              <w:spacing w:after="0"/>
              <w:ind w:left="100"/>
              <w:rPr>
                <w:noProof/>
              </w:rPr>
            </w:pPr>
            <w:r w:rsidRPr="006D37FD">
              <w:rPr>
                <w:noProof/>
              </w:rPr>
              <w:t>Editorial Correction to 6.2B.1.4D.x title and reference clauses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4933C" w:rsidR="005416F5" w:rsidRDefault="00297E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297E1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60866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514FE2">
              <w:rPr>
                <w:noProof/>
              </w:rPr>
              <w:t>11-08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0DA1C" w:rsidR="005416F5" w:rsidRDefault="00297E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C25A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8C25A9" w:rsidRDefault="008C25A9" w:rsidP="008C25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8C25A9" w:rsidRDefault="008C25A9" w:rsidP="008C25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8C25A9" w:rsidRPr="007C2097" w:rsidRDefault="008C25A9" w:rsidP="008C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25A9" w14:paraId="7FBEB8E7" w14:textId="77777777" w:rsidTr="00547111">
        <w:tc>
          <w:tcPr>
            <w:tcW w:w="1843" w:type="dxa"/>
          </w:tcPr>
          <w:p w14:paraId="44A3A604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9D64" w14:textId="1182C0A4" w:rsidR="008C25A9" w:rsidRDefault="00297E15" w:rsidP="00297E15">
            <w:pPr>
              <w:pStyle w:val="CRCoverPage"/>
              <w:numPr>
                <w:ilvl w:val="0"/>
                <w:numId w:val="2"/>
              </w:numPr>
              <w:spacing w:after="0"/>
              <w:ind w:left="463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A93547">
              <w:rPr>
                <w:noProof/>
              </w:rPr>
              <w:t>6.2B.1.4D</w:t>
            </w:r>
            <w:r>
              <w:rPr>
                <w:noProof/>
              </w:rPr>
              <w:t>.1 title is not align with 38.522;</w:t>
            </w:r>
          </w:p>
          <w:p w14:paraId="708AA7DE" w14:textId="3E7D0378" w:rsidR="00297E15" w:rsidRDefault="00297E15" w:rsidP="00297E15">
            <w:pPr>
              <w:pStyle w:val="CRCoverPage"/>
              <w:numPr>
                <w:ilvl w:val="0"/>
                <w:numId w:val="2"/>
              </w:numPr>
              <w:spacing w:after="0"/>
              <w:ind w:left="463"/>
              <w:rPr>
                <w:noProof/>
              </w:rPr>
            </w:pPr>
            <w:r>
              <w:rPr>
                <w:noProof/>
              </w:rPr>
              <w:t>TC6.2B.1.4D.x content reference is not to the right clauses.</w:t>
            </w:r>
          </w:p>
        </w:tc>
      </w:tr>
      <w:tr w:rsidR="008C25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C901B" w14:textId="6843A628" w:rsidR="008C25A9" w:rsidRDefault="00297E15" w:rsidP="00297E15">
            <w:pPr>
              <w:pStyle w:val="CRCoverPage"/>
              <w:numPr>
                <w:ilvl w:val="0"/>
                <w:numId w:val="2"/>
              </w:numPr>
              <w:spacing w:after="0"/>
              <w:ind w:left="463"/>
              <w:rPr>
                <w:noProof/>
              </w:rPr>
            </w:pPr>
            <w:r>
              <w:rPr>
                <w:noProof/>
              </w:rPr>
              <w:t>Updated 6.2B.1.4D title to “</w:t>
            </w:r>
            <w:r w:rsidRPr="00297E15">
              <w:rPr>
                <w:noProof/>
              </w:rPr>
              <w:t>UE Maximum Output Power for Inter-Band EN-DC including FR2 for UL MIMO</w:t>
            </w:r>
            <w:r>
              <w:rPr>
                <w:noProof/>
              </w:rPr>
              <w:t>”;</w:t>
            </w:r>
          </w:p>
          <w:p w14:paraId="05992557" w14:textId="77777777" w:rsidR="00297E15" w:rsidRDefault="00297E15" w:rsidP="00297E15">
            <w:pPr>
              <w:pStyle w:val="CRCoverPage"/>
              <w:numPr>
                <w:ilvl w:val="0"/>
                <w:numId w:val="2"/>
              </w:numPr>
              <w:spacing w:after="0"/>
              <w:ind w:left="463"/>
              <w:rPr>
                <w:noProof/>
              </w:rPr>
            </w:pPr>
            <w:r>
              <w:rPr>
                <w:noProof/>
              </w:rPr>
              <w:t>Updated 6.2B.1.4D.1 title to “</w:t>
            </w:r>
            <w:r w:rsidRPr="00297E15">
              <w:rPr>
                <w:noProof/>
              </w:rPr>
              <w:t>UE Maximum Output Power for Inter-Band EN-DC including FR2 for UL MIMO - EIRP and TRP</w:t>
            </w:r>
            <w:r>
              <w:rPr>
                <w:noProof/>
              </w:rPr>
              <w:t>”;</w:t>
            </w:r>
          </w:p>
          <w:p w14:paraId="31C656EC" w14:textId="6791907D" w:rsidR="00297E15" w:rsidRDefault="00297E15" w:rsidP="00297E15">
            <w:pPr>
              <w:pStyle w:val="CRCoverPage"/>
              <w:numPr>
                <w:ilvl w:val="0"/>
                <w:numId w:val="2"/>
              </w:numPr>
              <w:spacing w:after="0"/>
              <w:ind w:left="463"/>
              <w:rPr>
                <w:noProof/>
              </w:rPr>
            </w:pPr>
            <w:r>
              <w:rPr>
                <w:noProof/>
              </w:rPr>
              <w:t>Updated 6.2B.1.4D.1 and 6.2B.1.4D.2 reference clause ID to the right clause in 38.521-2.</w:t>
            </w:r>
          </w:p>
        </w:tc>
      </w:tr>
      <w:tr w:rsidR="008C25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3ED8F" w:rsidR="008C25A9" w:rsidRDefault="00735658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title and reference content will keep incorrect.</w:t>
            </w:r>
          </w:p>
        </w:tc>
      </w:tr>
      <w:tr w:rsidR="008C25A9" w14:paraId="034AF533" w14:textId="77777777" w:rsidTr="00547111">
        <w:tc>
          <w:tcPr>
            <w:tcW w:w="2694" w:type="dxa"/>
            <w:gridSpan w:val="2"/>
          </w:tcPr>
          <w:p w14:paraId="39D9EB5B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7E3DD" w:rsidR="008C25A9" w:rsidRDefault="00735658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6.2B.1.4D, 6.2B.1.4D.1, 6.2B.1.4D.2</w:t>
            </w:r>
          </w:p>
        </w:tc>
      </w:tr>
      <w:tr w:rsidR="008C25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5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</w:p>
        </w:tc>
      </w:tr>
      <w:tr w:rsidR="008C25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C25A9" w:rsidRDefault="008C25A9" w:rsidP="008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5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25A9" w:rsidRPr="008863B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25A9" w:rsidRPr="008863B9" w:rsidRDefault="008C25A9" w:rsidP="008C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5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25A9" w:rsidRDefault="008C25A9" w:rsidP="008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B37450D" w14:textId="77777777" w:rsidR="00834DA4" w:rsidRPr="00A93547" w:rsidRDefault="00834DA4" w:rsidP="00834DA4">
      <w:pPr>
        <w:pStyle w:val="H6"/>
      </w:pPr>
      <w:bookmarkStart w:id="3" w:name="_CR6_2B_1_4_1_4_2_2"/>
      <w:bookmarkStart w:id="4" w:name="_Toc178930977"/>
      <w:bookmarkStart w:id="5" w:name="_Toc44323941"/>
      <w:bookmarkStart w:id="6" w:name="_Toc52990134"/>
      <w:bookmarkStart w:id="7" w:name="_Toc60823333"/>
      <w:bookmarkStart w:id="8" w:name="_Toc60825255"/>
      <w:bookmarkStart w:id="9" w:name="_Toc69306156"/>
      <w:bookmarkStart w:id="10" w:name="_Toc69309872"/>
      <w:bookmarkStart w:id="11" w:name="OLE_LINK54"/>
      <w:r w:rsidRPr="00A93547">
        <w:t>6.2B.1.4_1.4.2.2</w:t>
      </w:r>
      <w:r w:rsidRPr="00A93547">
        <w:tab/>
        <w:t>Test applicability</w:t>
      </w:r>
    </w:p>
    <w:bookmarkEnd w:id="3"/>
    <w:p w14:paraId="12610BF2" w14:textId="77777777" w:rsidR="00834DA4" w:rsidRPr="00A93547" w:rsidRDefault="00834DA4" w:rsidP="00834DA4">
      <w:r w:rsidRPr="00A93547">
        <w:t>The requirements in this test are not testable due to lack of appropriate test points since there’s no configuration satisfying MPR=0dB requirements in RAN4</w:t>
      </w:r>
      <w:r w:rsidRPr="00A93547">
        <w:rPr>
          <w:lang w:eastAsia="zh-CN"/>
        </w:rPr>
        <w:t xml:space="preserve"> for FR2 NR carrier</w:t>
      </w:r>
      <w:r w:rsidRPr="00A93547">
        <w:t xml:space="preserve">. </w:t>
      </w:r>
    </w:p>
    <w:p w14:paraId="3013FF15" w14:textId="77777777" w:rsidR="00834DA4" w:rsidRPr="00A93547" w:rsidRDefault="00834DA4" w:rsidP="00834DA4">
      <w:pPr>
        <w:pStyle w:val="B1"/>
        <w:ind w:left="852" w:hanging="568"/>
      </w:pPr>
      <w:r w:rsidRPr="00A93547">
        <w:t>No test case details are specified.</w:t>
      </w:r>
    </w:p>
    <w:p w14:paraId="0A2D9D00" w14:textId="77777777" w:rsidR="00834DA4" w:rsidRPr="00A93547" w:rsidRDefault="00834DA4" w:rsidP="00834DA4">
      <w:pPr>
        <w:pStyle w:val="H6"/>
      </w:pPr>
      <w:bookmarkStart w:id="12" w:name="_CR6_2B_1_4_1_4_2_5"/>
      <w:r w:rsidRPr="00A93547">
        <w:t>6.2B.1.4_1.4.2.</w:t>
      </w:r>
      <w:r w:rsidRPr="00834DA4">
        <w:rPr>
          <w:rPrChange w:id="13" w:author="Amy TAO" w:date="2024-11-06T17:53:00Z">
            <w:rPr>
              <w:color w:val="FF0000"/>
            </w:rPr>
          </w:rPrChange>
        </w:rPr>
        <w:t>5</w:t>
      </w:r>
      <w:r w:rsidRPr="00A93547">
        <w:tab/>
        <w:t>Test Requirements</w:t>
      </w:r>
    </w:p>
    <w:bookmarkEnd w:id="12"/>
    <w:p w14:paraId="12ECD0B6" w14:textId="77777777" w:rsidR="00834DA4" w:rsidRPr="00A93547" w:rsidRDefault="00834DA4" w:rsidP="00834DA4">
      <w:r w:rsidRPr="00A93547">
        <w:t xml:space="preserve">Same test requirement as in clause 6.2A.1.2.4.5 in TS 38.521-2 [9] for the </w:t>
      </w:r>
      <w:r w:rsidRPr="00A93547">
        <w:rPr>
          <w:i/>
        </w:rPr>
        <w:t>NR</w:t>
      </w:r>
      <w:r w:rsidRPr="00A93547">
        <w:t xml:space="preserve"> carriers.</w:t>
      </w:r>
    </w:p>
    <w:p w14:paraId="6FAAF4F1" w14:textId="77777777" w:rsidR="00834DA4" w:rsidRDefault="00834DA4" w:rsidP="00834DA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5BC706A" w14:textId="77777777" w:rsidR="00273E30" w:rsidRPr="00A93547" w:rsidRDefault="00273E30" w:rsidP="00273E30">
      <w:pPr>
        <w:pStyle w:val="Heading4"/>
        <w:rPr>
          <w:lang w:eastAsia="zh-CN"/>
        </w:rPr>
      </w:pPr>
      <w:r w:rsidRPr="00A93547">
        <w:t>6.2B.1.4D</w:t>
      </w:r>
      <w:r w:rsidRPr="00A93547">
        <w:tab/>
        <w:t>UE Maximum Output Power for Inter-Band EN-DC including FR2 for UL MIMO</w:t>
      </w:r>
      <w:del w:id="14" w:author="Amy TAO" w:date="2024-10-29T16:41:00Z">
        <w:r w:rsidRPr="00A93547" w:rsidDel="00273E30">
          <w:delText xml:space="preserve"> </w:delText>
        </w:r>
        <w:bookmarkStart w:id="15" w:name="_Hlk181112460"/>
        <w:r w:rsidRPr="00A93547" w:rsidDel="00273E30">
          <w:delText>- EIRP and TRP</w:delText>
        </w:r>
      </w:del>
      <w:bookmarkEnd w:id="4"/>
      <w:bookmarkEnd w:id="15"/>
    </w:p>
    <w:p w14:paraId="0931914A" w14:textId="7AD54460" w:rsidR="00273E30" w:rsidRPr="00A93547" w:rsidRDefault="00273E30" w:rsidP="00273E30">
      <w:pPr>
        <w:pStyle w:val="Heading5"/>
      </w:pPr>
      <w:bookmarkStart w:id="16" w:name="_CR6_2B_1_4D_1"/>
      <w:bookmarkStart w:id="17" w:name="_Toc106872657"/>
      <w:bookmarkStart w:id="18" w:name="_Toc178930978"/>
      <w:bookmarkEnd w:id="16"/>
      <w:r w:rsidRPr="00A93547">
        <w:t>6.2B.1.4D</w:t>
      </w:r>
      <w:r w:rsidRPr="00A93547">
        <w:rPr>
          <w:lang w:eastAsia="zh-CN"/>
        </w:rPr>
        <w:t>.1</w:t>
      </w:r>
      <w:r w:rsidRPr="00A93547">
        <w:tab/>
        <w:t>UE Maximum Output Power for Inter-Band EN-DC including FR2 for UL MIMO</w:t>
      </w:r>
      <w:bookmarkEnd w:id="17"/>
      <w:bookmarkEnd w:id="18"/>
      <w:ins w:id="19" w:author="Amy TAO" w:date="2024-10-29T16:40:00Z">
        <w:r>
          <w:t xml:space="preserve"> </w:t>
        </w:r>
        <w:r w:rsidRPr="00273E30">
          <w:t>- EIRP and TRP</w:t>
        </w:r>
      </w:ins>
    </w:p>
    <w:p w14:paraId="4D9F843F" w14:textId="77777777" w:rsidR="00273E30" w:rsidRPr="00A93547" w:rsidRDefault="00273E30" w:rsidP="00273E30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7BA13FD9" w14:textId="77777777" w:rsidR="00273E30" w:rsidRPr="00A93547" w:rsidRDefault="00273E30" w:rsidP="00273E30">
      <w:pPr>
        <w:pStyle w:val="EditorsNote"/>
      </w:pPr>
      <w:r w:rsidRPr="00A93547">
        <w:t>-</w:t>
      </w:r>
      <w:r w:rsidRPr="00A93547">
        <w:tab/>
        <w:t>The referred test case 6.2D.1</w:t>
      </w:r>
      <w:r w:rsidRPr="00A93547">
        <w:rPr>
          <w:lang w:eastAsia="zh-CN"/>
        </w:rPr>
        <w:t>.1</w:t>
      </w:r>
      <w:r w:rsidRPr="00A93547">
        <w:t xml:space="preserve"> in TS 38.521-2 [9] is incomplete for ETC.</w:t>
      </w:r>
    </w:p>
    <w:p w14:paraId="741B554D" w14:textId="77777777" w:rsidR="00273E30" w:rsidRPr="00A93547" w:rsidRDefault="00273E30" w:rsidP="00273E30">
      <w:pPr>
        <w:pStyle w:val="H6"/>
      </w:pPr>
      <w:bookmarkStart w:id="20" w:name="_CR6_2B_1_4D_1_1"/>
      <w:r w:rsidRPr="00A93547">
        <w:t>6.2B.1.4D.</w:t>
      </w:r>
      <w:r w:rsidRPr="00A93547">
        <w:rPr>
          <w:lang w:eastAsia="zh-CN"/>
        </w:rPr>
        <w:t>1.</w:t>
      </w:r>
      <w:r w:rsidRPr="00A93547">
        <w:t>1</w:t>
      </w:r>
      <w:r w:rsidRPr="00A93547">
        <w:tab/>
        <w:t>Test purpose</w:t>
      </w:r>
    </w:p>
    <w:bookmarkEnd w:id="20"/>
    <w:p w14:paraId="57A45359" w14:textId="29E961AE" w:rsidR="00273E30" w:rsidRPr="00A93547" w:rsidRDefault="00273E30" w:rsidP="00273E30">
      <w:r w:rsidRPr="00A93547">
        <w:t>Same test purpose as in clause </w:t>
      </w:r>
      <w:del w:id="21" w:author="Amy TAO" w:date="2024-11-06T17:50:00Z">
        <w:r w:rsidRPr="00A93547" w:rsidDel="00834DA4">
          <w:delText>6.2D.1.1</w:delText>
        </w:r>
      </w:del>
      <w:ins w:id="22" w:author="Amy TAO" w:date="2024-11-06T17:50:00Z">
        <w:r w:rsidR="00834DA4">
          <w:t>6.2D.1.1.1</w:t>
        </w:r>
      </w:ins>
      <w:r w:rsidRPr="00A93547">
        <w:t xml:space="preserve"> in TS 38.521-2 [9] for the NR carrier.</w:t>
      </w:r>
    </w:p>
    <w:p w14:paraId="561E5838" w14:textId="77777777" w:rsidR="00273E30" w:rsidRPr="00A93547" w:rsidRDefault="00273E30" w:rsidP="00273E30">
      <w:pPr>
        <w:pStyle w:val="H6"/>
      </w:pPr>
      <w:bookmarkStart w:id="23" w:name="_CR6_2B_1_4D_1_2"/>
      <w:r w:rsidRPr="00A93547">
        <w:t>6.2B.1.4D.1.2</w:t>
      </w:r>
      <w:r w:rsidRPr="00A93547">
        <w:tab/>
        <w:t>Test applicability</w:t>
      </w:r>
    </w:p>
    <w:bookmarkEnd w:id="23"/>
    <w:p w14:paraId="652B42D8" w14:textId="77777777" w:rsidR="00273E30" w:rsidRPr="00A93547" w:rsidRDefault="00273E30" w:rsidP="00273E30">
      <w:r w:rsidRPr="00A93547">
        <w:t xml:space="preserve">This test case applies to all types of E-UTRA UE release 15 and forward, supporting inter-band EN-DC including FR2 </w:t>
      </w:r>
      <w:r w:rsidRPr="00A93547">
        <w:rPr>
          <w:rFonts w:eastAsia="SimSun"/>
        </w:rPr>
        <w:t>with UL MIMO</w:t>
      </w:r>
      <w:r w:rsidRPr="00A93547">
        <w:t>.</w:t>
      </w:r>
    </w:p>
    <w:p w14:paraId="47B044E4" w14:textId="77777777" w:rsidR="00273E30" w:rsidRPr="00A93547" w:rsidRDefault="00273E30" w:rsidP="00273E30">
      <w:pPr>
        <w:pStyle w:val="H6"/>
      </w:pPr>
      <w:bookmarkStart w:id="24" w:name="_CR6_2B_1_4D_1_3"/>
      <w:r w:rsidRPr="00A93547">
        <w:t>6.2B.1.4D.1.3</w:t>
      </w:r>
      <w:r w:rsidRPr="00A93547">
        <w:tab/>
        <w:t>Minimum conformance requirements</w:t>
      </w:r>
    </w:p>
    <w:bookmarkEnd w:id="24"/>
    <w:p w14:paraId="504FB24C" w14:textId="5682FDF4" w:rsidR="00273E30" w:rsidRPr="00A93547" w:rsidRDefault="00273E30" w:rsidP="00273E30">
      <w:r w:rsidRPr="00A93547">
        <w:t>Same minimum conformance requirements as in clause </w:t>
      </w:r>
      <w:del w:id="25" w:author="Amy TAO" w:date="2024-11-06T17:47:00Z">
        <w:r w:rsidRPr="00A93547" w:rsidDel="00834DA4">
          <w:delText>6.2D.1.1</w:delText>
        </w:r>
      </w:del>
      <w:ins w:id="26" w:author="Amy TAO" w:date="2024-11-06T17:47:00Z">
        <w:r w:rsidR="00834DA4">
          <w:t>6.2D.1.1.3</w:t>
        </w:r>
      </w:ins>
      <w:r w:rsidRPr="00A93547">
        <w:t xml:space="preserve"> in TS 38.521-2 [9] for the NR carrier. </w:t>
      </w:r>
    </w:p>
    <w:p w14:paraId="1C77F4CA" w14:textId="77777777" w:rsidR="00273E30" w:rsidRPr="00A93547" w:rsidRDefault="00273E30" w:rsidP="00273E30">
      <w:r w:rsidRPr="00A93547">
        <w:t>No exception requirements applicable to NR or LTE. LTE anchor agnostic approach is applied.</w:t>
      </w:r>
    </w:p>
    <w:p w14:paraId="40F6A16E" w14:textId="77777777" w:rsidR="00273E30" w:rsidRPr="00A93547" w:rsidRDefault="00273E30" w:rsidP="00273E30">
      <w:r w:rsidRPr="00A93547">
        <w:t>The normative reference for this measurement is TS 38.101-3 [4] clause 6.2B.1.4.</w:t>
      </w:r>
    </w:p>
    <w:p w14:paraId="509BCDB4" w14:textId="77777777" w:rsidR="00273E30" w:rsidRPr="00A93547" w:rsidRDefault="00273E30" w:rsidP="00273E30">
      <w:pPr>
        <w:pStyle w:val="H6"/>
      </w:pPr>
      <w:bookmarkStart w:id="27" w:name="_CR6_2B_1_4D_1_4"/>
      <w:r w:rsidRPr="00A93547">
        <w:t>6.2B.1.4D.1.4</w:t>
      </w:r>
      <w:r w:rsidRPr="00A93547">
        <w:tab/>
        <w:t>Test description</w:t>
      </w:r>
    </w:p>
    <w:bookmarkEnd w:id="27"/>
    <w:p w14:paraId="042F5CF1" w14:textId="265EED0B" w:rsidR="00273E30" w:rsidRPr="00A93547" w:rsidRDefault="00273E30" w:rsidP="00273E30">
      <w:r w:rsidRPr="00A93547">
        <w:t>Same test description as in clause </w:t>
      </w:r>
      <w:del w:id="28" w:author="Amy TAO" w:date="2024-11-06T17:47:00Z">
        <w:r w:rsidRPr="00A93547" w:rsidDel="00834DA4">
          <w:delText>6.2D.1.1</w:delText>
        </w:r>
      </w:del>
      <w:ins w:id="29" w:author="Amy TAO" w:date="2024-11-06T17:47:00Z">
        <w:r w:rsidR="00834DA4">
          <w:t>6.2D.1.1.4</w:t>
        </w:r>
      </w:ins>
      <w:r w:rsidRPr="00A93547">
        <w:t xml:space="preserve"> in TS 38.521-2 [9] for the NR carrier with the following exception:</w:t>
      </w:r>
    </w:p>
    <w:p w14:paraId="280D4844" w14:textId="3482FB11" w:rsidR="00273E30" w:rsidRPr="00A93547" w:rsidRDefault="00273E30" w:rsidP="00273E30">
      <w:r w:rsidRPr="00A93547">
        <w:t>The initial test configurations for E-UTRA band consist of environmental conditions, test frequencies, and channel bandwidths based on E-UTRA bands specified in Table 4.7-1. For Initial conditions as in clause </w:t>
      </w:r>
      <w:del w:id="30" w:author="Amy TAO" w:date="2024-11-06T17:48:00Z">
        <w:r w:rsidRPr="00A93547" w:rsidDel="00834DA4">
          <w:delText>6.2D.1.1</w:delText>
        </w:r>
      </w:del>
      <w:ins w:id="31" w:author="Amy TAO" w:date="2024-11-06T17:48:00Z">
        <w:r w:rsidR="00834DA4">
          <w:t>6.2D.1.1.4.1</w:t>
        </w:r>
      </w:ins>
      <w:r w:rsidRPr="00A93547">
        <w:t xml:space="preserve"> in TS 38.521-2 [9], the following steps will be added to configure E-UTRA component:</w:t>
      </w:r>
    </w:p>
    <w:p w14:paraId="209A33D1" w14:textId="77777777" w:rsidR="00273E30" w:rsidRPr="00A93547" w:rsidRDefault="00273E30" w:rsidP="00273E30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56C2ADF8" w14:textId="77777777" w:rsidR="00273E30" w:rsidRPr="00A93547" w:rsidRDefault="00273E30" w:rsidP="00273E30">
      <w:pPr>
        <w:pStyle w:val="B1"/>
      </w:pPr>
      <w:r w:rsidRPr="00A93547">
        <w:t>3.1.</w:t>
      </w:r>
      <w:r w:rsidRPr="00A93547">
        <w:tab/>
        <w:t xml:space="preserve">The E-UTRA downlink signal level, uplink signal level </w:t>
      </w:r>
      <w:proofErr w:type="gramStart"/>
      <w:r w:rsidRPr="00A93547">
        <w:t>are</w:t>
      </w:r>
      <w:proofErr w:type="gramEnd"/>
      <w:r w:rsidRPr="00A93547">
        <w:t xml:space="preserve"> set according to Table 4.7-1 and propagation conditions are set according to Annex B.0 of TS 36.521-1 [10].</w:t>
      </w:r>
    </w:p>
    <w:p w14:paraId="0598E328" w14:textId="50BB2BDE" w:rsidR="00273E30" w:rsidRPr="00A93547" w:rsidRDefault="00273E30" w:rsidP="00273E30">
      <w:r w:rsidRPr="00A93547">
        <w:t>Step 6 of Initial conditions as in clause </w:t>
      </w:r>
      <w:del w:id="32" w:author="Amy TAO" w:date="2024-11-06T17:49:00Z">
        <w:r w:rsidRPr="00A93547" w:rsidDel="00834DA4">
          <w:delText>6.2D.1.1</w:delText>
        </w:r>
      </w:del>
      <w:ins w:id="33" w:author="Amy TAO" w:date="2024-11-06T17:49:00Z">
        <w:r w:rsidR="00834DA4">
          <w:t>6.2D.1.1.4.1</w:t>
        </w:r>
      </w:ins>
      <w:r w:rsidRPr="00A93547">
        <w:t xml:space="preserve"> in TS 38.521-2 [9] is replaced by the following two steps: </w:t>
      </w:r>
    </w:p>
    <w:p w14:paraId="554F23C3" w14:textId="77777777" w:rsidR="00273E30" w:rsidRPr="00A93547" w:rsidRDefault="00273E30" w:rsidP="00273E30">
      <w:pPr>
        <w:pStyle w:val="B1"/>
      </w:pPr>
      <w:r w:rsidRPr="00A93547">
        <w:t>6.</w:t>
      </w:r>
      <w:r w:rsidRPr="00A93547">
        <w:tab/>
        <w:t>Ensure the UE is in state RRC_CONNECTED with generic procedure parameters Connectivity EN-DC, DC bearer MCG and SCG</w:t>
      </w:r>
      <w:bookmarkStart w:id="34" w:name="OLE_LINK29"/>
      <w:r w:rsidRPr="00A93547">
        <w:t xml:space="preserve">, Connected without release </w:t>
      </w:r>
      <w:proofErr w:type="gramStart"/>
      <w:r w:rsidRPr="00A93547">
        <w:rPr>
          <w:i/>
        </w:rPr>
        <w:t>On</w:t>
      </w:r>
      <w:bookmarkEnd w:id="34"/>
      <w:proofErr w:type="gramEnd"/>
      <w:r w:rsidRPr="00A93547">
        <w:t xml:space="preserve"> according to TS 38.508-1 [6] clause 4.5.</w:t>
      </w:r>
    </w:p>
    <w:p w14:paraId="581BCC73" w14:textId="77777777" w:rsidR="00273E30" w:rsidRPr="00A93547" w:rsidRDefault="00273E30" w:rsidP="00273E30">
      <w:pPr>
        <w:pStyle w:val="B1"/>
      </w:pPr>
      <w:r w:rsidRPr="00A93547">
        <w:t>7.</w:t>
      </w:r>
      <w:r w:rsidRPr="00A93547">
        <w:tab/>
        <w:t xml:space="preserve">On the E-UTRA carrier, disable periodic and aperiodic CQI reports, disable SRS, set </w:t>
      </w:r>
      <w:proofErr w:type="spellStart"/>
      <w:r w:rsidRPr="00A93547">
        <w:t>TimeAlignmentTimerDedicated</w:t>
      </w:r>
      <w:proofErr w:type="spellEnd"/>
      <w:r w:rsidRPr="00A93547">
        <w:t xml:space="preserve"> IE to infinity and disable downlink and uplink scheduling, all as per Table 4.7-1 under clause 4.6.</w:t>
      </w:r>
    </w:p>
    <w:p w14:paraId="3D7F4519" w14:textId="77777777" w:rsidR="00273E30" w:rsidRPr="00A93547" w:rsidRDefault="00273E30" w:rsidP="00273E30">
      <w:pPr>
        <w:pStyle w:val="H6"/>
      </w:pPr>
      <w:bookmarkStart w:id="35" w:name="_CR6_2B_1_4D_1_5"/>
      <w:r w:rsidRPr="00A93547">
        <w:lastRenderedPageBreak/>
        <w:t>6.2B.1.4D.1.5</w:t>
      </w:r>
      <w:r w:rsidRPr="00A93547">
        <w:tab/>
        <w:t>Test requirement</w:t>
      </w:r>
    </w:p>
    <w:bookmarkEnd w:id="35"/>
    <w:p w14:paraId="568AAA72" w14:textId="0E5DFA06" w:rsidR="00273E30" w:rsidRPr="00A93547" w:rsidRDefault="00273E30" w:rsidP="00273E30">
      <w:pPr>
        <w:rPr>
          <w:lang w:eastAsia="zh-CN"/>
        </w:rPr>
      </w:pPr>
      <w:r w:rsidRPr="00A93547">
        <w:t xml:space="preserve">Same test requirement as in clause </w:t>
      </w:r>
      <w:del w:id="36" w:author="Amy TAO" w:date="2024-11-06T17:46:00Z">
        <w:r w:rsidRPr="00A93547" w:rsidDel="00834DA4">
          <w:delText>6.2D.1.5</w:delText>
        </w:r>
      </w:del>
      <w:ins w:id="37" w:author="Amy TAO" w:date="2024-11-06T17:46:00Z">
        <w:r w:rsidR="00834DA4">
          <w:t>6.2D.1.1.5</w:t>
        </w:r>
      </w:ins>
      <w:r w:rsidRPr="00A93547">
        <w:t xml:space="preserve"> of TS 38.521-2 [9] for the NR carrier.</w:t>
      </w:r>
    </w:p>
    <w:p w14:paraId="20B9B381" w14:textId="77777777" w:rsidR="00273E30" w:rsidRPr="00A93547" w:rsidRDefault="00273E30" w:rsidP="00273E30">
      <w:pPr>
        <w:pStyle w:val="Heading5"/>
      </w:pPr>
      <w:bookmarkStart w:id="38" w:name="_CR6_2B_1_4D_2"/>
      <w:bookmarkStart w:id="39" w:name="_Toc106872658"/>
      <w:bookmarkStart w:id="40" w:name="_Toc178930979"/>
      <w:bookmarkEnd w:id="38"/>
      <w:r w:rsidRPr="00A93547">
        <w:t>6.2B.1.4D.2</w:t>
      </w:r>
      <w:r w:rsidRPr="00A93547">
        <w:tab/>
        <w:t>UE Maximum Output Power for Inter-Band EN-DC including FR2 for UL MIMO- Spherical coverage</w:t>
      </w:r>
      <w:bookmarkEnd w:id="39"/>
      <w:bookmarkEnd w:id="40"/>
    </w:p>
    <w:p w14:paraId="0F281869" w14:textId="77777777" w:rsidR="00273E30" w:rsidRPr="00A93547" w:rsidRDefault="00273E30" w:rsidP="00273E30">
      <w:pPr>
        <w:pStyle w:val="H6"/>
      </w:pPr>
      <w:bookmarkStart w:id="41" w:name="_CR6_2B_1_4D_2_1"/>
      <w:r w:rsidRPr="00A93547">
        <w:t>6.2B.1.4D.2</w:t>
      </w:r>
      <w:r w:rsidRPr="00A93547">
        <w:rPr>
          <w:lang w:eastAsia="zh-CN"/>
        </w:rPr>
        <w:t>.</w:t>
      </w:r>
      <w:r w:rsidRPr="00A93547">
        <w:t>1</w:t>
      </w:r>
      <w:r w:rsidRPr="00A93547">
        <w:tab/>
        <w:t>Test purpose</w:t>
      </w:r>
    </w:p>
    <w:bookmarkEnd w:id="41"/>
    <w:p w14:paraId="103D1EA2" w14:textId="750E7F83" w:rsidR="00273E30" w:rsidRPr="00A93547" w:rsidRDefault="00273E30" w:rsidP="00273E30">
      <w:r w:rsidRPr="00A93547">
        <w:t>Same test purpose as in clause </w:t>
      </w:r>
      <w:del w:id="42" w:author="Amy TAO" w:date="2024-11-06T17:50:00Z">
        <w:r w:rsidRPr="00A93547" w:rsidDel="00834DA4">
          <w:delText>6.2D.1.2</w:delText>
        </w:r>
      </w:del>
      <w:ins w:id="43" w:author="Amy TAO" w:date="2024-11-06T17:50:00Z">
        <w:r w:rsidR="00834DA4">
          <w:t>6.2D.1.2.1</w:t>
        </w:r>
      </w:ins>
      <w:r w:rsidRPr="00A93547">
        <w:t xml:space="preserve"> in TS 38.521-2 [9] for the NR carrier.</w:t>
      </w:r>
    </w:p>
    <w:p w14:paraId="13CCDFF5" w14:textId="77777777" w:rsidR="00273E30" w:rsidRPr="00A93547" w:rsidRDefault="00273E30" w:rsidP="00273E30">
      <w:pPr>
        <w:pStyle w:val="H6"/>
      </w:pPr>
      <w:bookmarkStart w:id="44" w:name="_CR6_2B_1_4D_2_2"/>
      <w:r w:rsidRPr="00A93547">
        <w:t>6.2B.1.4D.2</w:t>
      </w:r>
      <w:r w:rsidRPr="00A93547">
        <w:rPr>
          <w:lang w:eastAsia="zh-CN"/>
        </w:rPr>
        <w:t>.</w:t>
      </w:r>
      <w:r w:rsidRPr="00A93547">
        <w:t>2</w:t>
      </w:r>
      <w:r w:rsidRPr="00A93547">
        <w:tab/>
        <w:t>Test applicability</w:t>
      </w:r>
    </w:p>
    <w:bookmarkEnd w:id="44"/>
    <w:p w14:paraId="35B868D6" w14:textId="77777777" w:rsidR="00273E30" w:rsidRPr="00A93547" w:rsidRDefault="00273E30" w:rsidP="00273E30">
      <w:r w:rsidRPr="00A93547">
        <w:t xml:space="preserve">This test case applies to all types of E-UTRA UE release 15 and forward, supporting inter-band EN-DC including FR2 </w:t>
      </w:r>
      <w:r w:rsidRPr="00A93547">
        <w:rPr>
          <w:rFonts w:eastAsia="SimSun"/>
        </w:rPr>
        <w:t>with UL MIMO</w:t>
      </w:r>
      <w:r w:rsidRPr="00A93547">
        <w:t>.</w:t>
      </w:r>
    </w:p>
    <w:p w14:paraId="7E9AA15F" w14:textId="77777777" w:rsidR="00273E30" w:rsidRPr="00A93547" w:rsidRDefault="00273E30" w:rsidP="00273E30">
      <w:pPr>
        <w:pStyle w:val="H6"/>
      </w:pPr>
      <w:bookmarkStart w:id="45" w:name="_CR6_2B_1_4D_2_3"/>
      <w:r w:rsidRPr="00A93547">
        <w:t>6.2B.1.4D.2</w:t>
      </w:r>
      <w:r w:rsidRPr="00A93547">
        <w:rPr>
          <w:lang w:eastAsia="zh-CN"/>
        </w:rPr>
        <w:t>.</w:t>
      </w:r>
      <w:r w:rsidRPr="00A93547">
        <w:t>3</w:t>
      </w:r>
      <w:r w:rsidRPr="00A93547">
        <w:tab/>
        <w:t>Minimum conformance requirements</w:t>
      </w:r>
    </w:p>
    <w:bookmarkEnd w:id="45"/>
    <w:p w14:paraId="0D2DAC3B" w14:textId="5DE41073" w:rsidR="00273E30" w:rsidRPr="00A93547" w:rsidRDefault="00273E30" w:rsidP="00273E30">
      <w:r w:rsidRPr="00A93547">
        <w:t>Same minimum conformance requirements as in clause </w:t>
      </w:r>
      <w:del w:id="46" w:author="Amy TAO" w:date="2024-10-29T16:43:00Z">
        <w:r w:rsidRPr="00A93547" w:rsidDel="00273E30">
          <w:delText>6.2D.1.2</w:delText>
        </w:r>
      </w:del>
      <w:ins w:id="47" w:author="Amy TAO" w:date="2024-10-29T16:44:00Z">
        <w:r>
          <w:t>6.2D.1.2.3</w:t>
        </w:r>
      </w:ins>
      <w:r w:rsidRPr="00A93547">
        <w:t xml:space="preserve"> in TS 38.521-2 [9] for the NR carrier. </w:t>
      </w:r>
    </w:p>
    <w:p w14:paraId="2C350A82" w14:textId="77777777" w:rsidR="00273E30" w:rsidRPr="00A93547" w:rsidRDefault="00273E30" w:rsidP="00273E30">
      <w:r w:rsidRPr="00A93547">
        <w:t>No exception requirements applicable to NR or LTE. LTE anchor agnostic approach is applied.</w:t>
      </w:r>
    </w:p>
    <w:p w14:paraId="09E0E41D" w14:textId="77777777" w:rsidR="00273E30" w:rsidRPr="00A93547" w:rsidRDefault="00273E30" w:rsidP="00273E30">
      <w:r w:rsidRPr="00A93547">
        <w:t>The normative reference for this measurement is TS 38.101-3 [4] clause 6.2B.1.4.</w:t>
      </w:r>
    </w:p>
    <w:p w14:paraId="139BD992" w14:textId="77777777" w:rsidR="00273E30" w:rsidRPr="00A93547" w:rsidRDefault="00273E30" w:rsidP="00273E30">
      <w:pPr>
        <w:pStyle w:val="H6"/>
      </w:pPr>
      <w:bookmarkStart w:id="48" w:name="_CR6_2B_1_4D_2_4"/>
      <w:r w:rsidRPr="00A93547">
        <w:t>6.2B.1.4D.2</w:t>
      </w:r>
      <w:r w:rsidRPr="00A93547">
        <w:rPr>
          <w:lang w:eastAsia="zh-CN"/>
        </w:rPr>
        <w:t>.</w:t>
      </w:r>
      <w:r w:rsidRPr="00A93547">
        <w:t>4</w:t>
      </w:r>
      <w:r w:rsidRPr="00A93547">
        <w:tab/>
        <w:t>Test description</w:t>
      </w:r>
    </w:p>
    <w:bookmarkEnd w:id="48"/>
    <w:p w14:paraId="5CF66FE2" w14:textId="2721495A" w:rsidR="00273E30" w:rsidRPr="00A93547" w:rsidRDefault="00273E30" w:rsidP="00273E30">
      <w:r w:rsidRPr="00A93547">
        <w:t>Same test description as in clause </w:t>
      </w:r>
      <w:del w:id="49" w:author="Amy TAO" w:date="2024-11-06T17:50:00Z">
        <w:r w:rsidRPr="00A93547" w:rsidDel="00834DA4">
          <w:delText>6.2D.1.2</w:delText>
        </w:r>
      </w:del>
      <w:ins w:id="50" w:author="Amy TAO" w:date="2024-11-06T17:50:00Z">
        <w:r w:rsidR="00834DA4">
          <w:t>6.2D.1.2.4</w:t>
        </w:r>
      </w:ins>
      <w:r w:rsidRPr="00A93547">
        <w:t xml:space="preserve"> in TS 38.521-2 [9] for the NR carrier with the following exception:</w:t>
      </w:r>
    </w:p>
    <w:p w14:paraId="752F13A1" w14:textId="522E9EAC" w:rsidR="00273E30" w:rsidRPr="00A93547" w:rsidRDefault="00273E30" w:rsidP="00273E30">
      <w:r w:rsidRPr="00A93547">
        <w:t>The initial test configurations for E-UTRA band consist of environmental conditions, test frequencies, and channel bandwidths based on E-UTRA bands specified in Table 4.7-1. For Initial conditions as in clause </w:t>
      </w:r>
      <w:del w:id="51" w:author="Amy TAO" w:date="2024-11-06T17:50:00Z">
        <w:r w:rsidRPr="00A93547" w:rsidDel="00834DA4">
          <w:delText>6.2D.1.2</w:delText>
        </w:r>
      </w:del>
      <w:ins w:id="52" w:author="Amy TAO" w:date="2024-11-06T17:50:00Z">
        <w:r w:rsidR="00834DA4">
          <w:t>6.2D.1.2.4.1</w:t>
        </w:r>
      </w:ins>
      <w:r w:rsidRPr="00A93547">
        <w:t xml:space="preserve"> in TS 38.521-2 [9], the following steps will be added to configure E-UTRA component:</w:t>
      </w:r>
    </w:p>
    <w:p w14:paraId="2A110239" w14:textId="77777777" w:rsidR="00273E30" w:rsidRPr="00A93547" w:rsidRDefault="00273E30" w:rsidP="00273E30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698F0C90" w14:textId="77777777" w:rsidR="00273E30" w:rsidRPr="00A93547" w:rsidRDefault="00273E30" w:rsidP="00273E30">
      <w:pPr>
        <w:pStyle w:val="B1"/>
      </w:pPr>
      <w:r w:rsidRPr="00A93547">
        <w:t>3.1.</w:t>
      </w:r>
      <w:r w:rsidRPr="00A93547">
        <w:tab/>
        <w:t xml:space="preserve">The E-UTRA downlink signal level, uplink signal level </w:t>
      </w:r>
      <w:proofErr w:type="gramStart"/>
      <w:r w:rsidRPr="00A93547">
        <w:t>are</w:t>
      </w:r>
      <w:proofErr w:type="gramEnd"/>
      <w:r w:rsidRPr="00A93547">
        <w:t xml:space="preserve"> set according to Table 4.7-1 and propagation conditions are set according to Annex B.0 of TS 36.521-1 [10].</w:t>
      </w:r>
    </w:p>
    <w:p w14:paraId="2FE1D192" w14:textId="5A0DA513" w:rsidR="00273E30" w:rsidRPr="00A93547" w:rsidRDefault="00273E30" w:rsidP="00273E30">
      <w:r w:rsidRPr="00A93547">
        <w:t>Step 6 of Initial conditions as in clause </w:t>
      </w:r>
      <w:del w:id="53" w:author="Amy TAO" w:date="2024-11-06T17:51:00Z">
        <w:r w:rsidRPr="00A93547" w:rsidDel="00834DA4">
          <w:delText>6.2D.1.2</w:delText>
        </w:r>
      </w:del>
      <w:ins w:id="54" w:author="Amy TAO" w:date="2024-11-06T17:51:00Z">
        <w:r w:rsidR="00834DA4">
          <w:t>6.2D.1.2.4.1</w:t>
        </w:r>
      </w:ins>
      <w:r w:rsidRPr="00A93547">
        <w:t xml:space="preserve"> in TS 38.521-2 [9] is replaced by the following two steps: </w:t>
      </w:r>
    </w:p>
    <w:p w14:paraId="05319F0A" w14:textId="77777777" w:rsidR="00273E30" w:rsidRPr="00A93547" w:rsidRDefault="00273E30" w:rsidP="00273E30">
      <w:pPr>
        <w:pStyle w:val="B1"/>
      </w:pPr>
      <w:r w:rsidRPr="00A93547">
        <w:t>6.</w:t>
      </w:r>
      <w:r w:rsidRPr="00A9354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93547">
        <w:rPr>
          <w:i/>
        </w:rPr>
        <w:t>On</w:t>
      </w:r>
      <w:proofErr w:type="gramEnd"/>
      <w:r w:rsidRPr="00A93547">
        <w:t xml:space="preserve"> according to TS 38.508-1 [6] clause 4.5.</w:t>
      </w:r>
    </w:p>
    <w:p w14:paraId="5BAF03AB" w14:textId="77777777" w:rsidR="00273E30" w:rsidRPr="00A93547" w:rsidRDefault="00273E30" w:rsidP="00273E30">
      <w:pPr>
        <w:pStyle w:val="B1"/>
      </w:pPr>
      <w:r w:rsidRPr="00A93547">
        <w:t>7.</w:t>
      </w:r>
      <w:r w:rsidRPr="00A93547">
        <w:tab/>
        <w:t xml:space="preserve">On the E-UTRA carrier, disable periodic and aperiodic CQI reports, disable SRS, set </w:t>
      </w:r>
      <w:proofErr w:type="spellStart"/>
      <w:r w:rsidRPr="00A93547">
        <w:t>TimeAlignmentTimerDedicated</w:t>
      </w:r>
      <w:proofErr w:type="spellEnd"/>
      <w:r w:rsidRPr="00A93547">
        <w:t xml:space="preserve"> IE to infinity and disable downlink and uplink scheduling, all as per Table 4.7-1 under clause 4.7.</w:t>
      </w:r>
    </w:p>
    <w:p w14:paraId="642CAA6F" w14:textId="77777777" w:rsidR="00273E30" w:rsidRPr="00A93547" w:rsidRDefault="00273E30" w:rsidP="00273E30">
      <w:pPr>
        <w:pStyle w:val="H6"/>
      </w:pPr>
      <w:bookmarkStart w:id="55" w:name="_CR6_2B_1_4D_2_5"/>
      <w:r w:rsidRPr="00A93547">
        <w:t>6.2B.1.4D.2</w:t>
      </w:r>
      <w:r w:rsidRPr="00A93547">
        <w:rPr>
          <w:lang w:eastAsia="zh-CN"/>
        </w:rPr>
        <w:t>.</w:t>
      </w:r>
      <w:r w:rsidRPr="00A93547">
        <w:t>5</w:t>
      </w:r>
      <w:r w:rsidRPr="00A93547">
        <w:tab/>
        <w:t>Test requirement</w:t>
      </w:r>
    </w:p>
    <w:bookmarkEnd w:id="55"/>
    <w:p w14:paraId="20935312" w14:textId="1410E6C4" w:rsidR="00273E30" w:rsidRPr="00A93547" w:rsidRDefault="00273E30" w:rsidP="00273E30">
      <w:r w:rsidRPr="00A93547">
        <w:t xml:space="preserve">Same test requirement as in clause </w:t>
      </w:r>
      <w:del w:id="56" w:author="Amy TAO" w:date="2024-10-29T16:41:00Z">
        <w:r w:rsidRPr="00A93547" w:rsidDel="00273E30">
          <w:delText>6.2D.1.2</w:delText>
        </w:r>
      </w:del>
      <w:ins w:id="57" w:author="Amy TAO" w:date="2024-10-29T16:41:00Z">
        <w:r>
          <w:t>6.2D.1.2.5</w:t>
        </w:r>
      </w:ins>
      <w:r w:rsidRPr="00A93547">
        <w:t xml:space="preserve"> of TS 38.521-2 [9] for the NR carrier.</w:t>
      </w:r>
    </w:p>
    <w:bookmarkEnd w:id="5"/>
    <w:bookmarkEnd w:id="6"/>
    <w:bookmarkEnd w:id="7"/>
    <w:bookmarkEnd w:id="8"/>
    <w:bookmarkEnd w:id="9"/>
    <w:bookmarkEnd w:id="10"/>
    <w:bookmarkEnd w:id="11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A80BB" w14:textId="77777777" w:rsidR="000A3729" w:rsidRDefault="000A3729">
      <w:r>
        <w:separator/>
      </w:r>
    </w:p>
  </w:endnote>
  <w:endnote w:type="continuationSeparator" w:id="0">
    <w:p w14:paraId="03D41970" w14:textId="77777777" w:rsidR="000A3729" w:rsidRDefault="000A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88FEB" w14:textId="77777777" w:rsidR="000A3729" w:rsidRDefault="000A3729">
      <w:r>
        <w:separator/>
      </w:r>
    </w:p>
  </w:footnote>
  <w:footnote w:type="continuationSeparator" w:id="0">
    <w:p w14:paraId="1448B46D" w14:textId="77777777" w:rsidR="000A3729" w:rsidRDefault="000A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0A3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0A3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66062DE"/>
    <w:multiLevelType w:val="hybridMultilevel"/>
    <w:tmpl w:val="54CEE3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729"/>
    <w:rsid w:val="000A6394"/>
    <w:rsid w:val="000B7FED"/>
    <w:rsid w:val="000C038A"/>
    <w:rsid w:val="000C6598"/>
    <w:rsid w:val="000D44B3"/>
    <w:rsid w:val="000D5D93"/>
    <w:rsid w:val="000F2997"/>
    <w:rsid w:val="00135927"/>
    <w:rsid w:val="00140C9D"/>
    <w:rsid w:val="00145D43"/>
    <w:rsid w:val="00151ECA"/>
    <w:rsid w:val="00192C46"/>
    <w:rsid w:val="001959E3"/>
    <w:rsid w:val="001A08B3"/>
    <w:rsid w:val="001A7B60"/>
    <w:rsid w:val="001B52F0"/>
    <w:rsid w:val="001B7A65"/>
    <w:rsid w:val="001D1919"/>
    <w:rsid w:val="001D78B5"/>
    <w:rsid w:val="001E41F3"/>
    <w:rsid w:val="0026004D"/>
    <w:rsid w:val="002640DD"/>
    <w:rsid w:val="00273E30"/>
    <w:rsid w:val="00275D12"/>
    <w:rsid w:val="00284406"/>
    <w:rsid w:val="00284FEB"/>
    <w:rsid w:val="002860C4"/>
    <w:rsid w:val="00297E15"/>
    <w:rsid w:val="002B5741"/>
    <w:rsid w:val="002D6B57"/>
    <w:rsid w:val="002E472E"/>
    <w:rsid w:val="0030202F"/>
    <w:rsid w:val="00305409"/>
    <w:rsid w:val="003609EF"/>
    <w:rsid w:val="0036231A"/>
    <w:rsid w:val="00374DD4"/>
    <w:rsid w:val="003A2905"/>
    <w:rsid w:val="003E1A36"/>
    <w:rsid w:val="00410371"/>
    <w:rsid w:val="00415FA9"/>
    <w:rsid w:val="004242F1"/>
    <w:rsid w:val="0043724F"/>
    <w:rsid w:val="004B75B7"/>
    <w:rsid w:val="005141D9"/>
    <w:rsid w:val="00514FE2"/>
    <w:rsid w:val="0051580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D37FD"/>
    <w:rsid w:val="006E21FB"/>
    <w:rsid w:val="00727F0E"/>
    <w:rsid w:val="00735658"/>
    <w:rsid w:val="00755506"/>
    <w:rsid w:val="00773857"/>
    <w:rsid w:val="00792342"/>
    <w:rsid w:val="007977A8"/>
    <w:rsid w:val="007B512A"/>
    <w:rsid w:val="007C2097"/>
    <w:rsid w:val="007C6191"/>
    <w:rsid w:val="007D6A07"/>
    <w:rsid w:val="007F7259"/>
    <w:rsid w:val="008040A8"/>
    <w:rsid w:val="008279FA"/>
    <w:rsid w:val="008326E7"/>
    <w:rsid w:val="00834DA4"/>
    <w:rsid w:val="008626E7"/>
    <w:rsid w:val="00870EE7"/>
    <w:rsid w:val="008863B9"/>
    <w:rsid w:val="0089295E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BF733C"/>
    <w:rsid w:val="00C66BA2"/>
    <w:rsid w:val="00C84F53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65FFF"/>
    <w:rsid w:val="00EB09B7"/>
    <w:rsid w:val="00EE7D7C"/>
    <w:rsid w:val="00EF20A8"/>
    <w:rsid w:val="00F25D98"/>
    <w:rsid w:val="00F300FB"/>
    <w:rsid w:val="00F33184"/>
    <w:rsid w:val="00FB6386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735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947BB-5970-4E9E-B8AB-F0901CA1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2024-10-29T08:37:00Z</dcterms:created>
  <dcterms:modified xsi:type="dcterms:W3CDTF">2024-11-08T20:34:00Z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